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95B70" w14:textId="4F1010FB" w:rsidR="006B2F86" w:rsidRDefault="008B6912" w:rsidP="00E71FC3">
      <w:pPr>
        <w:pStyle w:val="NoSpacing"/>
      </w:pPr>
      <w:r>
        <w:rPr>
          <w:u w:val="single"/>
        </w:rPr>
        <w:t>William CHESEMAN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14:paraId="36685E8D" w14:textId="5D001A3E" w:rsidR="008B6912" w:rsidRDefault="008B6912" w:rsidP="00E71FC3">
      <w:pPr>
        <w:pStyle w:val="NoSpacing"/>
      </w:pPr>
    </w:p>
    <w:p w14:paraId="67FBA040" w14:textId="3B3FAE63" w:rsidR="008B6912" w:rsidRDefault="008B6912" w:rsidP="00E71FC3">
      <w:pPr>
        <w:pStyle w:val="NoSpacing"/>
      </w:pPr>
    </w:p>
    <w:p w14:paraId="1511DE77" w14:textId="001CDF85" w:rsidR="008B6912" w:rsidRDefault="008B6912" w:rsidP="00E71FC3">
      <w:pPr>
        <w:pStyle w:val="NoSpacing"/>
      </w:pPr>
      <w:r>
        <w:t xml:space="preserve">  6 Aug.1494</w:t>
      </w:r>
      <w:r>
        <w:tab/>
        <w:t xml:space="preserve">He was bequeathed </w:t>
      </w:r>
      <w:proofErr w:type="gramStart"/>
      <w:r>
        <w:t>a</w:t>
      </w:r>
      <w:proofErr w:type="gramEnd"/>
      <w:r>
        <w:t xml:space="preserve"> ewe in the Will of Thomas Gate of </w:t>
      </w:r>
      <w:proofErr w:type="spellStart"/>
      <w:r>
        <w:t>Goodnestone</w:t>
      </w:r>
      <w:proofErr w:type="spellEnd"/>
      <w:r>
        <w:t>,</w:t>
      </w:r>
    </w:p>
    <w:p w14:paraId="6EB7B499" w14:textId="3ADCA429" w:rsidR="008B6912" w:rsidRDefault="008B6912" w:rsidP="00E71FC3">
      <w:pPr>
        <w:pStyle w:val="NoSpacing"/>
      </w:pPr>
      <w:r>
        <w:tab/>
      </w:r>
      <w:r>
        <w:tab/>
        <w:t>Kent(q.v.).</w:t>
      </w:r>
    </w:p>
    <w:p w14:paraId="3D927E94" w14:textId="4EF09E75" w:rsidR="008B6912" w:rsidRDefault="008B6912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http://www.kentarchaeology.org.uk/18/16/31.htm</w:t>
        </w:r>
      </w:hyperlink>
      <w:r>
        <w:t>)</w:t>
      </w:r>
    </w:p>
    <w:p w14:paraId="7FFBD12F" w14:textId="7A94E5D7" w:rsidR="008B6912" w:rsidRDefault="008B6912" w:rsidP="00E71FC3">
      <w:pPr>
        <w:pStyle w:val="NoSpacing"/>
      </w:pPr>
    </w:p>
    <w:p w14:paraId="3D426D5B" w14:textId="386A0677" w:rsidR="008B6912" w:rsidRDefault="008B6912" w:rsidP="00E71FC3">
      <w:pPr>
        <w:pStyle w:val="NoSpacing"/>
      </w:pPr>
    </w:p>
    <w:p w14:paraId="5686C4DE" w14:textId="0EFB2A6A" w:rsidR="008B6912" w:rsidRPr="008B6912" w:rsidRDefault="008B6912" w:rsidP="00E71FC3">
      <w:pPr>
        <w:pStyle w:val="NoSpacing"/>
      </w:pPr>
      <w:r>
        <w:t>31 January 2018</w:t>
      </w:r>
      <w:bookmarkStart w:id="0" w:name="_GoBack"/>
      <w:bookmarkEnd w:id="0"/>
    </w:p>
    <w:sectPr w:rsidR="008B6912" w:rsidRPr="008B691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A86EA" w14:textId="77777777" w:rsidR="008B6912" w:rsidRDefault="008B6912" w:rsidP="00E71FC3">
      <w:pPr>
        <w:spacing w:after="0" w:line="240" w:lineRule="auto"/>
      </w:pPr>
      <w:r>
        <w:separator/>
      </w:r>
    </w:p>
  </w:endnote>
  <w:endnote w:type="continuationSeparator" w:id="0">
    <w:p w14:paraId="25E4B5EF" w14:textId="77777777" w:rsidR="008B6912" w:rsidRDefault="008B69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46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D177E" w14:textId="77777777" w:rsidR="008B6912" w:rsidRDefault="008B6912" w:rsidP="00E71FC3">
      <w:pPr>
        <w:spacing w:after="0" w:line="240" w:lineRule="auto"/>
      </w:pPr>
      <w:r>
        <w:separator/>
      </w:r>
    </w:p>
  </w:footnote>
  <w:footnote w:type="continuationSeparator" w:id="0">
    <w:p w14:paraId="0F720B12" w14:textId="77777777" w:rsidR="008B6912" w:rsidRDefault="008B69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912"/>
    <w:rsid w:val="001A7C09"/>
    <w:rsid w:val="00577BD5"/>
    <w:rsid w:val="00656CBA"/>
    <w:rsid w:val="006A1F77"/>
    <w:rsid w:val="00733BE7"/>
    <w:rsid w:val="008B691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80598"/>
  <w15:chartTrackingRefBased/>
  <w15:docId w15:val="{0EFE3162-1F20-4506-AE50-3782585C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B69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3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2018-01-31T18:03:00Z</dcterms:created>
  <dcterms:modified xsi:type="dcterms:W3CDTF">2018-01-31T18:06:00Z</dcterms:modified>
</cp:coreProperties>
</file>